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1BD" w:rsidRDefault="001541BD" w:rsidP="00D27FF2">
      <w:pPr>
        <w:pStyle w:val="BodyText2"/>
        <w:jc w:val="both"/>
      </w:pPr>
      <w:r>
        <w:t xml:space="preserve">                                                                 </w:t>
      </w:r>
      <w:r>
        <w:object w:dxaOrig="972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72.75pt" o:ole="">
            <v:imagedata r:id="rId5" o:title=""/>
          </v:shape>
          <o:OLEObject Type="Embed" ProgID="Word.Picture.8" ShapeID="_x0000_i1025" DrawAspect="Content" ObjectID="_1682239752" r:id="rId6"/>
        </w:object>
      </w:r>
    </w:p>
    <w:p w:rsidR="001541BD" w:rsidRPr="00D27FF2" w:rsidRDefault="001541BD" w:rsidP="00D27FF2">
      <w:pPr>
        <w:pStyle w:val="Title"/>
        <w:spacing w:before="0"/>
        <w:rPr>
          <w:sz w:val="28"/>
          <w:szCs w:val="28"/>
        </w:rPr>
      </w:pPr>
      <w:r w:rsidRPr="00D27FF2">
        <w:rPr>
          <w:sz w:val="28"/>
          <w:szCs w:val="28"/>
        </w:rPr>
        <w:t>РЕСПУБЛИКА КАРЕЛИЯ</w:t>
      </w:r>
    </w:p>
    <w:p w:rsidR="001541BD" w:rsidRDefault="001541BD" w:rsidP="00D27F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27FF2">
        <w:rPr>
          <w:rFonts w:ascii="Times New Roman" w:hAnsi="Times New Roman"/>
          <w:b/>
          <w:sz w:val="28"/>
          <w:szCs w:val="28"/>
        </w:rPr>
        <w:t>ПУДОЖСКИЙ МУНИЦИПАЛЬНЫЙ РАЙОН</w:t>
      </w:r>
    </w:p>
    <w:p w:rsidR="001541BD" w:rsidRDefault="001541BD" w:rsidP="00D27F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27FF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АДМИНИСТРАЦИЯ ШАЛЬСКОГО СЕЛЬСКОГО ПОСЕЛЕНИЯ</w:t>
      </w:r>
    </w:p>
    <w:p w:rsidR="001541BD" w:rsidRPr="00534812" w:rsidRDefault="001541BD" w:rsidP="00CC428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541BD" w:rsidRPr="00534812" w:rsidRDefault="001541BD" w:rsidP="00CC428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34812">
        <w:rPr>
          <w:rFonts w:ascii="Times New Roman" w:hAnsi="Times New Roman"/>
          <w:b/>
          <w:sz w:val="28"/>
          <w:szCs w:val="28"/>
        </w:rPr>
        <w:t>ПРОТОКОЛ</w:t>
      </w:r>
    </w:p>
    <w:p w:rsidR="001541BD" w:rsidRDefault="001541BD" w:rsidP="00A8673F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публичных слушаний</w:t>
      </w:r>
      <w:r w:rsidRPr="00534812">
        <w:rPr>
          <w:rFonts w:ascii="Times New Roman" w:hAnsi="Times New Roman"/>
          <w:sz w:val="28"/>
          <w:szCs w:val="28"/>
        </w:rPr>
        <w:t xml:space="preserve"> по обсуждению проекта межевания территории </w:t>
      </w:r>
      <w:r>
        <w:rPr>
          <w:rFonts w:ascii="Times New Roman" w:hAnsi="Times New Roman"/>
          <w:sz w:val="28"/>
          <w:szCs w:val="28"/>
        </w:rPr>
        <w:t>п.Шальский, квартал</w:t>
      </w:r>
      <w:r w:rsidRPr="0053481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ПМТ </w:t>
      </w:r>
      <w:r w:rsidRPr="00534812">
        <w:rPr>
          <w:rFonts w:ascii="Times New Roman" w:hAnsi="Times New Roman"/>
          <w:sz w:val="28"/>
          <w:szCs w:val="28"/>
        </w:rPr>
        <w:t>10:15:00501</w:t>
      </w:r>
      <w:r>
        <w:rPr>
          <w:rFonts w:ascii="Times New Roman" w:hAnsi="Times New Roman"/>
          <w:sz w:val="28"/>
          <w:szCs w:val="28"/>
        </w:rPr>
        <w:t>05/53-55</w:t>
      </w:r>
      <w:r w:rsidRPr="00534812">
        <w:rPr>
          <w:rFonts w:ascii="Times New Roman" w:hAnsi="Times New Roman"/>
          <w:sz w:val="28"/>
          <w:szCs w:val="28"/>
        </w:rPr>
        <w:t>, местоположение: Шальское сельское поселение Пудожского муниципального района п.Шальский,</w:t>
      </w:r>
    </w:p>
    <w:p w:rsidR="001541BD" w:rsidRPr="00534812" w:rsidRDefault="001541BD" w:rsidP="00A8673F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 xml:space="preserve"> улица </w:t>
      </w:r>
      <w:r>
        <w:rPr>
          <w:rFonts w:ascii="Times New Roman" w:hAnsi="Times New Roman"/>
          <w:sz w:val="28"/>
          <w:szCs w:val="28"/>
        </w:rPr>
        <w:t>Стеклянская</w:t>
      </w:r>
    </w:p>
    <w:p w:rsidR="001541BD" w:rsidRPr="00534812" w:rsidRDefault="001541BD" w:rsidP="00CC428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541BD" w:rsidRPr="00534812" w:rsidRDefault="001541BD" w:rsidP="00CC428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</w:t>
      </w:r>
      <w:r w:rsidRPr="0053481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04.2021</w:t>
      </w:r>
      <w:r w:rsidRPr="00534812">
        <w:rPr>
          <w:rFonts w:ascii="Times New Roman" w:hAnsi="Times New Roman"/>
          <w:sz w:val="28"/>
          <w:szCs w:val="28"/>
        </w:rPr>
        <w:t xml:space="preserve"> г.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534812">
        <w:rPr>
          <w:rFonts w:ascii="Times New Roman" w:hAnsi="Times New Roman"/>
          <w:sz w:val="28"/>
          <w:szCs w:val="28"/>
        </w:rPr>
        <w:t>п.Шальский</w:t>
      </w:r>
    </w:p>
    <w:p w:rsidR="001541BD" w:rsidRPr="00534812" w:rsidRDefault="001541BD" w:rsidP="007960B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2</w:t>
      </w:r>
      <w:r w:rsidRPr="00534812">
        <w:rPr>
          <w:rFonts w:ascii="Times New Roman" w:hAnsi="Times New Roman"/>
          <w:sz w:val="28"/>
          <w:szCs w:val="28"/>
        </w:rPr>
        <w:t xml:space="preserve"> час 00 мин</w:t>
      </w:r>
    </w:p>
    <w:p w:rsidR="001541BD" w:rsidRPr="00534812" w:rsidRDefault="001541BD" w:rsidP="007960B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541BD" w:rsidRPr="00534812" w:rsidRDefault="001541BD" w:rsidP="00734C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>Место проведения: администрация Шальского сельского поселения по адресу: Пудожский район, п.Шальский, ул.Октябрьская, дом 5</w:t>
      </w:r>
      <w:r>
        <w:rPr>
          <w:rFonts w:ascii="Times New Roman" w:hAnsi="Times New Roman"/>
          <w:sz w:val="28"/>
          <w:szCs w:val="28"/>
        </w:rPr>
        <w:t xml:space="preserve">, </w:t>
      </w:r>
      <w:r w:rsidRPr="00534812">
        <w:rPr>
          <w:rFonts w:ascii="Times New Roman" w:hAnsi="Times New Roman"/>
          <w:sz w:val="28"/>
          <w:szCs w:val="28"/>
        </w:rPr>
        <w:t>1 этаж.</w:t>
      </w:r>
    </w:p>
    <w:p w:rsidR="001541BD" w:rsidRPr="00534812" w:rsidRDefault="001541BD" w:rsidP="00734C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 xml:space="preserve">Основание для проведения </w:t>
      </w:r>
      <w:r>
        <w:rPr>
          <w:rFonts w:ascii="Times New Roman" w:hAnsi="Times New Roman"/>
          <w:sz w:val="28"/>
          <w:szCs w:val="28"/>
        </w:rPr>
        <w:t>публичных слушаний: распоряжение</w:t>
      </w:r>
      <w:r w:rsidRPr="00534812">
        <w:rPr>
          <w:rFonts w:ascii="Times New Roman" w:hAnsi="Times New Roman"/>
          <w:sz w:val="28"/>
          <w:szCs w:val="28"/>
        </w:rPr>
        <w:t xml:space="preserve"> Главы Шальского сельского поселения № 1</w:t>
      </w:r>
      <w:r>
        <w:rPr>
          <w:rFonts w:ascii="Times New Roman" w:hAnsi="Times New Roman"/>
          <w:sz w:val="28"/>
          <w:szCs w:val="28"/>
        </w:rPr>
        <w:t>3</w:t>
      </w:r>
      <w:r w:rsidRPr="00534812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24</w:t>
      </w:r>
      <w:r w:rsidRPr="0053481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03</w:t>
      </w:r>
      <w:r w:rsidRPr="00534812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1</w:t>
      </w:r>
      <w:r w:rsidRPr="00534812">
        <w:rPr>
          <w:rFonts w:ascii="Times New Roman" w:hAnsi="Times New Roman"/>
          <w:sz w:val="28"/>
          <w:szCs w:val="28"/>
        </w:rPr>
        <w:t xml:space="preserve"> г. </w:t>
      </w:r>
    </w:p>
    <w:p w:rsidR="001541BD" w:rsidRPr="00534812" w:rsidRDefault="001541BD" w:rsidP="00734C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>Проектная организация: ООО «Северный кадастр» (г.Петрозаводск, ул.Чапаева,16/52)</w:t>
      </w:r>
      <w:r>
        <w:rPr>
          <w:rFonts w:ascii="Times New Roman" w:hAnsi="Times New Roman"/>
          <w:sz w:val="28"/>
          <w:szCs w:val="28"/>
        </w:rPr>
        <w:t>.</w:t>
      </w:r>
    </w:p>
    <w:p w:rsidR="001541BD" w:rsidRPr="00534812" w:rsidRDefault="001541BD" w:rsidP="00734C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>Информация о проведении публичных слушаний доведена до сведения общественности через средства массовой информации:</w:t>
      </w:r>
    </w:p>
    <w:p w:rsidR="001541BD" w:rsidRPr="00534812" w:rsidRDefault="001541BD" w:rsidP="005E5A2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 xml:space="preserve">Газета «Вестник Шальского сельского поселения» от </w:t>
      </w:r>
      <w:r>
        <w:rPr>
          <w:rFonts w:ascii="Times New Roman" w:hAnsi="Times New Roman"/>
          <w:sz w:val="28"/>
          <w:szCs w:val="28"/>
        </w:rPr>
        <w:t>23</w:t>
      </w:r>
      <w:r w:rsidRPr="0053481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03</w:t>
      </w:r>
      <w:r w:rsidRPr="00534812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1</w:t>
      </w:r>
      <w:r w:rsidRPr="00534812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534812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5.</w:t>
      </w:r>
    </w:p>
    <w:p w:rsidR="001541BD" w:rsidRPr="00534812" w:rsidRDefault="001541BD" w:rsidP="005E5A2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>Официальный сайт Пудожского муниципального района в разделе «поселения» - Шальское.</w:t>
      </w:r>
    </w:p>
    <w:p w:rsidR="001541BD" w:rsidRPr="00534812" w:rsidRDefault="001541BD" w:rsidP="005E5A2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>Материалы размещены в администрации Шальского сельского поселения по адресу: п.Шальский, улица Октябрьская, дом 5, 1 этаж.</w:t>
      </w:r>
    </w:p>
    <w:p w:rsidR="001541BD" w:rsidRPr="00534812" w:rsidRDefault="001541BD" w:rsidP="00CC42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 xml:space="preserve">Присутствуют: </w:t>
      </w:r>
    </w:p>
    <w:p w:rsidR="001541BD" w:rsidRPr="00534812" w:rsidRDefault="001541BD" w:rsidP="00CC42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 xml:space="preserve">Кравцова Н.Н.. – председатель комиссии </w:t>
      </w:r>
    </w:p>
    <w:p w:rsidR="001541BD" w:rsidRPr="00534812" w:rsidRDefault="001541BD" w:rsidP="00CC42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>Пастушенко А.С – заместитель председателя</w:t>
      </w:r>
    </w:p>
    <w:p w:rsidR="001541BD" w:rsidRPr="00534812" w:rsidRDefault="001541BD" w:rsidP="00CC42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>Гуща Е.В. – секретарь комиссии</w:t>
      </w:r>
    </w:p>
    <w:p w:rsidR="001541BD" w:rsidRDefault="001541BD" w:rsidP="00CC42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>Гоменюк Н.А. –</w:t>
      </w:r>
      <w:r>
        <w:rPr>
          <w:rFonts w:ascii="Times New Roman" w:hAnsi="Times New Roman"/>
          <w:sz w:val="28"/>
          <w:szCs w:val="28"/>
        </w:rPr>
        <w:t xml:space="preserve"> член комиссии.</w:t>
      </w:r>
    </w:p>
    <w:p w:rsidR="001541BD" w:rsidRDefault="001541BD" w:rsidP="00CC42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Представитель администрации Пудожского муниципального района- Амозова В.Ю. – главный специалист Управления по ЖКХ и инфраструктуре.</w:t>
      </w:r>
    </w:p>
    <w:p w:rsidR="001541BD" w:rsidRPr="00534812" w:rsidRDefault="001541BD" w:rsidP="00CC42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1541BD" w:rsidRPr="00534812" w:rsidRDefault="001541BD" w:rsidP="009E0E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>Присутствовали жители Шальско</w:t>
      </w:r>
      <w:r>
        <w:rPr>
          <w:rFonts w:ascii="Times New Roman" w:hAnsi="Times New Roman"/>
          <w:sz w:val="28"/>
          <w:szCs w:val="28"/>
        </w:rPr>
        <w:t>го сельского поселения – 3 чел (Титков Сергей Ювенальевич, Вилков Сергей Вениаминович, Галкин Николай Владимирович)</w:t>
      </w:r>
    </w:p>
    <w:p w:rsidR="001541BD" w:rsidRDefault="001541BD" w:rsidP="00EC76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541BD" w:rsidRPr="00534812" w:rsidRDefault="001541BD" w:rsidP="00EC76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 xml:space="preserve">Секретариат:     </w:t>
      </w:r>
    </w:p>
    <w:p w:rsidR="001541BD" w:rsidRPr="00534812" w:rsidRDefault="001541BD" w:rsidP="000C5E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>Председатель собрания –  Кравцова Н.Н.</w:t>
      </w:r>
    </w:p>
    <w:p w:rsidR="001541BD" w:rsidRPr="00534812" w:rsidRDefault="001541BD" w:rsidP="00EC76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 xml:space="preserve">Секретарь собрания       - Гуща Е.В. </w:t>
      </w:r>
    </w:p>
    <w:p w:rsidR="001541BD" w:rsidRDefault="001541BD" w:rsidP="00DC024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>ПОВЕСТКА ДНЯ:</w:t>
      </w:r>
    </w:p>
    <w:p w:rsidR="001541BD" w:rsidRPr="00534812" w:rsidRDefault="001541BD" w:rsidP="00DC02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541BD" w:rsidRDefault="001541BD" w:rsidP="00E92683">
      <w:pPr>
        <w:pStyle w:val="ListParagraph"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 xml:space="preserve">1. Рассмотрение проекта межевания территории в п.Шальский, </w:t>
      </w:r>
      <w:r>
        <w:rPr>
          <w:rFonts w:ascii="Times New Roman" w:hAnsi="Times New Roman"/>
          <w:sz w:val="28"/>
          <w:szCs w:val="28"/>
        </w:rPr>
        <w:t xml:space="preserve">ул.Стеклянская, квартал ПМТ 10:15:0050105/53-55 </w:t>
      </w:r>
      <w:r w:rsidRPr="00534812">
        <w:rPr>
          <w:rFonts w:ascii="Times New Roman" w:hAnsi="Times New Roman"/>
          <w:sz w:val="28"/>
          <w:szCs w:val="28"/>
        </w:rPr>
        <w:t xml:space="preserve">(постановление администрации Шальского сельского поселения от </w:t>
      </w:r>
      <w:r>
        <w:rPr>
          <w:rFonts w:ascii="Times New Roman" w:hAnsi="Times New Roman"/>
          <w:sz w:val="28"/>
          <w:szCs w:val="28"/>
        </w:rPr>
        <w:t>11</w:t>
      </w:r>
      <w:r w:rsidRPr="00534812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3.2021</w:t>
      </w:r>
      <w:r w:rsidRPr="00534812">
        <w:rPr>
          <w:rFonts w:ascii="Times New Roman" w:hAnsi="Times New Roman"/>
          <w:sz w:val="28"/>
          <w:szCs w:val="28"/>
        </w:rPr>
        <w:t xml:space="preserve"> г. № </w:t>
      </w:r>
      <w:r>
        <w:rPr>
          <w:rFonts w:ascii="Times New Roman" w:hAnsi="Times New Roman"/>
          <w:sz w:val="28"/>
          <w:szCs w:val="28"/>
        </w:rPr>
        <w:t>8</w:t>
      </w:r>
      <w:r w:rsidRPr="00534812">
        <w:rPr>
          <w:rFonts w:ascii="Times New Roman" w:hAnsi="Times New Roman"/>
          <w:sz w:val="28"/>
          <w:szCs w:val="28"/>
        </w:rPr>
        <w:t>).</w:t>
      </w:r>
    </w:p>
    <w:p w:rsidR="001541BD" w:rsidRPr="00534812" w:rsidRDefault="001541BD" w:rsidP="00E92683">
      <w:pPr>
        <w:pStyle w:val="ListParagraph"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</w:p>
    <w:p w:rsidR="001541BD" w:rsidRPr="00534812" w:rsidRDefault="001541BD" w:rsidP="00FB06DB">
      <w:pPr>
        <w:pStyle w:val="ListParagraph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СЛУШАЛИ: Кравцову Н</w:t>
      </w:r>
      <w:r w:rsidRPr="00534812">
        <w:rPr>
          <w:rFonts w:ascii="Times New Roman" w:hAnsi="Times New Roman"/>
          <w:sz w:val="28"/>
          <w:szCs w:val="28"/>
        </w:rPr>
        <w:t xml:space="preserve">.Н, о проекте межевания </w:t>
      </w:r>
      <w:r>
        <w:rPr>
          <w:rFonts w:ascii="Times New Roman" w:hAnsi="Times New Roman"/>
          <w:sz w:val="28"/>
          <w:szCs w:val="28"/>
        </w:rPr>
        <w:t xml:space="preserve">застроенной </w:t>
      </w:r>
      <w:r w:rsidRPr="00534812">
        <w:rPr>
          <w:rFonts w:ascii="Times New Roman" w:hAnsi="Times New Roman"/>
          <w:sz w:val="28"/>
          <w:szCs w:val="28"/>
        </w:rPr>
        <w:t xml:space="preserve">территории кадастрового квартала  </w:t>
      </w:r>
      <w:r>
        <w:rPr>
          <w:rFonts w:ascii="Times New Roman" w:hAnsi="Times New Roman"/>
          <w:sz w:val="28"/>
          <w:szCs w:val="28"/>
        </w:rPr>
        <w:t>10:15:0050105/53-55</w:t>
      </w:r>
      <w:r w:rsidRPr="00534812">
        <w:rPr>
          <w:rFonts w:ascii="Times New Roman" w:hAnsi="Times New Roman"/>
          <w:sz w:val="28"/>
          <w:szCs w:val="28"/>
        </w:rPr>
        <w:t>.</w:t>
      </w:r>
    </w:p>
    <w:p w:rsidR="001541BD" w:rsidRPr="00534812" w:rsidRDefault="001541BD" w:rsidP="00FB06DB">
      <w:pPr>
        <w:pStyle w:val="ListParagraph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1. В </w:t>
      </w:r>
      <w:r w:rsidRPr="00534812">
        <w:rPr>
          <w:rFonts w:ascii="Times New Roman" w:hAnsi="Times New Roman"/>
          <w:sz w:val="28"/>
          <w:szCs w:val="28"/>
        </w:rPr>
        <w:t xml:space="preserve"> данном проекте межевания проектируются </w:t>
      </w:r>
      <w:r>
        <w:rPr>
          <w:rFonts w:ascii="Times New Roman" w:hAnsi="Times New Roman"/>
          <w:sz w:val="28"/>
          <w:szCs w:val="28"/>
        </w:rPr>
        <w:t>три</w:t>
      </w:r>
      <w:r w:rsidRPr="00534812">
        <w:rPr>
          <w:rFonts w:ascii="Times New Roman" w:hAnsi="Times New Roman"/>
          <w:sz w:val="28"/>
          <w:szCs w:val="28"/>
        </w:rPr>
        <w:t xml:space="preserve"> земельных участка:</w:t>
      </w:r>
    </w:p>
    <w:p w:rsidR="001541BD" w:rsidRPr="00534812" w:rsidRDefault="001541BD" w:rsidP="00FB06DB">
      <w:pPr>
        <w:pStyle w:val="ListParagraph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:</w:t>
      </w:r>
      <w:r w:rsidRPr="00534812">
        <w:rPr>
          <w:rFonts w:ascii="Times New Roman" w:hAnsi="Times New Roman"/>
          <w:sz w:val="28"/>
          <w:szCs w:val="28"/>
        </w:rPr>
        <w:t xml:space="preserve">ЗУ1, площадь </w:t>
      </w:r>
      <w:r>
        <w:rPr>
          <w:rFonts w:ascii="Times New Roman" w:hAnsi="Times New Roman"/>
          <w:sz w:val="28"/>
          <w:szCs w:val="28"/>
        </w:rPr>
        <w:t>1081</w:t>
      </w:r>
      <w:r w:rsidRPr="00534812">
        <w:rPr>
          <w:rFonts w:ascii="Times New Roman" w:hAnsi="Times New Roman"/>
          <w:sz w:val="28"/>
          <w:szCs w:val="28"/>
        </w:rPr>
        <w:t xml:space="preserve"> кв.м., земельный участок</w:t>
      </w:r>
      <w:r>
        <w:rPr>
          <w:rFonts w:ascii="Times New Roman" w:hAnsi="Times New Roman"/>
          <w:sz w:val="28"/>
          <w:szCs w:val="28"/>
        </w:rPr>
        <w:t>, расположенный по адресу: Российская Федерация, Республика Карелия, Пудожский район, пос.Шальский, улица Стеклянская. Зона общественно-деловой застройки.</w:t>
      </w:r>
      <w:r w:rsidRPr="00E575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Pr="00534812">
        <w:rPr>
          <w:rFonts w:ascii="Times New Roman" w:hAnsi="Times New Roman"/>
          <w:sz w:val="28"/>
          <w:szCs w:val="28"/>
        </w:rPr>
        <w:t>азрешенный вид использования земельного участка –</w:t>
      </w:r>
      <w:r>
        <w:rPr>
          <w:rFonts w:ascii="Times New Roman" w:hAnsi="Times New Roman"/>
          <w:sz w:val="28"/>
          <w:szCs w:val="28"/>
        </w:rPr>
        <w:t>Предпринимательство</w:t>
      </w:r>
      <w:r w:rsidRPr="0053481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Правилами землепользования и застройки Шальского сельского поселения предельные размеры для данного вида разрешенного использования не установлены.</w:t>
      </w:r>
    </w:p>
    <w:p w:rsidR="001541BD" w:rsidRPr="00534812" w:rsidRDefault="001541BD" w:rsidP="0019475C">
      <w:pPr>
        <w:pStyle w:val="ListParagraph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:</w:t>
      </w:r>
      <w:r w:rsidRPr="00534812">
        <w:rPr>
          <w:rFonts w:ascii="Times New Roman" w:hAnsi="Times New Roman"/>
          <w:sz w:val="28"/>
          <w:szCs w:val="28"/>
        </w:rPr>
        <w:t xml:space="preserve">ЗУ2, площадь </w:t>
      </w:r>
      <w:r>
        <w:rPr>
          <w:rFonts w:ascii="Times New Roman" w:hAnsi="Times New Roman"/>
          <w:sz w:val="28"/>
          <w:szCs w:val="28"/>
        </w:rPr>
        <w:t>463</w:t>
      </w:r>
      <w:r w:rsidRPr="00534812">
        <w:rPr>
          <w:rFonts w:ascii="Times New Roman" w:hAnsi="Times New Roman"/>
          <w:sz w:val="28"/>
          <w:szCs w:val="28"/>
        </w:rPr>
        <w:t xml:space="preserve"> кв.м., земельный участок под </w:t>
      </w:r>
      <w:r>
        <w:rPr>
          <w:rFonts w:ascii="Times New Roman" w:hAnsi="Times New Roman"/>
          <w:sz w:val="28"/>
          <w:szCs w:val="28"/>
        </w:rPr>
        <w:t>нежилое здание, расположенный по адресу: Российская Федерация, Республика Карелия, Пудожский район, пос.Шальский, улица Стеклянская.</w:t>
      </w:r>
      <w:r w:rsidRPr="001947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Зона общественно-деловой застройки. Р</w:t>
      </w:r>
      <w:r w:rsidRPr="00534812">
        <w:rPr>
          <w:rFonts w:ascii="Times New Roman" w:hAnsi="Times New Roman"/>
          <w:sz w:val="28"/>
          <w:szCs w:val="28"/>
        </w:rPr>
        <w:t>азрешенный вид использования земельного участка –</w:t>
      </w:r>
      <w:r>
        <w:rPr>
          <w:rFonts w:ascii="Times New Roman" w:hAnsi="Times New Roman"/>
          <w:sz w:val="28"/>
          <w:szCs w:val="28"/>
        </w:rPr>
        <w:t>Общественное использование объектов капитального строительства</w:t>
      </w:r>
      <w:r w:rsidRPr="0053481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Правилами землепользования и застройки Шальского сельского поселения предельные размеры для данного вида разрешенного использования не установлены.</w:t>
      </w:r>
    </w:p>
    <w:p w:rsidR="001541BD" w:rsidRDefault="001541BD" w:rsidP="008A21FB">
      <w:pPr>
        <w:pStyle w:val="ListParagraph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10:15:0050105:38:ЗУ1, </w:t>
      </w:r>
      <w:r w:rsidRPr="00534812">
        <w:rPr>
          <w:rFonts w:ascii="Times New Roman" w:hAnsi="Times New Roman"/>
          <w:sz w:val="28"/>
          <w:szCs w:val="28"/>
        </w:rPr>
        <w:t xml:space="preserve">площадь </w:t>
      </w:r>
      <w:r>
        <w:rPr>
          <w:rFonts w:ascii="Times New Roman" w:hAnsi="Times New Roman"/>
          <w:sz w:val="28"/>
          <w:szCs w:val="28"/>
        </w:rPr>
        <w:t>988</w:t>
      </w:r>
      <w:r w:rsidRPr="00534812">
        <w:rPr>
          <w:rFonts w:ascii="Times New Roman" w:hAnsi="Times New Roman"/>
          <w:sz w:val="28"/>
          <w:szCs w:val="28"/>
        </w:rPr>
        <w:t xml:space="preserve"> кв.м., земельный участок коммунального обслуживания</w:t>
      </w:r>
      <w:r>
        <w:rPr>
          <w:rFonts w:ascii="Times New Roman" w:hAnsi="Times New Roman"/>
          <w:sz w:val="28"/>
          <w:szCs w:val="28"/>
        </w:rPr>
        <w:t xml:space="preserve">, расположенный по адресу: Российская Федерация, Республика Карелия, Пудожский район, пос.Шальский, улица Стеклянская. </w:t>
      </w:r>
    </w:p>
    <w:p w:rsidR="001541BD" w:rsidRDefault="001541BD" w:rsidP="008A21FB">
      <w:pPr>
        <w:pStyle w:val="ListParagraph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534812">
        <w:rPr>
          <w:rFonts w:ascii="Times New Roman" w:hAnsi="Times New Roman"/>
          <w:sz w:val="28"/>
          <w:szCs w:val="28"/>
        </w:rPr>
        <w:t>азрешенный вид использования земельного участка</w:t>
      </w:r>
      <w:r>
        <w:rPr>
          <w:rFonts w:ascii="Times New Roman" w:hAnsi="Times New Roman"/>
          <w:sz w:val="28"/>
          <w:szCs w:val="28"/>
        </w:rPr>
        <w:t xml:space="preserve"> – под Управление грузового участка с обслуживающей территорией.</w:t>
      </w:r>
    </w:p>
    <w:p w:rsidR="001541BD" w:rsidRDefault="001541BD" w:rsidP="008A21FB">
      <w:pPr>
        <w:pStyle w:val="ListParagraph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Инициатором подготовки документации по планировке и межеванию территории на данных земельных участках и постановки их на кадастровый учет  является ООО «Северный кадастр» (директор- Елисеев И.А.).</w:t>
      </w:r>
    </w:p>
    <w:p w:rsidR="001541BD" w:rsidRDefault="001541BD" w:rsidP="008A21FB">
      <w:pPr>
        <w:pStyle w:val="ListParagraph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2. 28 апреля 2021 года в адрес администрации Шальского сельского поселения поступило два письменных обращения (предложения) от жителей поселка Шальский (Новостеклянное), постоянно проживающих на территории сельского поселения и обладающих избирательным правом (вход. № 9 и № 10 от 28.04.2021 года).</w:t>
      </w:r>
    </w:p>
    <w:p w:rsidR="001541BD" w:rsidRDefault="001541BD" w:rsidP="008A21FB">
      <w:pPr>
        <w:pStyle w:val="ListParagraph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В первом обращении жители п.Шальский (Новостеклянное) предлагают использовать территорию квартала 10:15:0050105/53-55 под иные цели. В связи с отсутствием переправы через реку Водла не смогут присутствовать на публичных слушаниях 29.04.2021 г. по обсуждению проекта межевания территории в п.Шальский, ул.Стеклянская.</w:t>
      </w:r>
    </w:p>
    <w:p w:rsidR="001541BD" w:rsidRDefault="001541BD" w:rsidP="008A21FB">
      <w:pPr>
        <w:pStyle w:val="ListParagraph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Во втором обращении жителями п.Шальский (Новостеклянное) предложено использовать территорию квартала 10:15:0050105/53-55 указанного  проекта межевания под строительство часовни (церкви). Публичные слушания предложено назначить на новую дату в помещении Дома культуры п.Шальский (Новостеклянное) поскольку большая часть населения находится в преклонном возрасте и отсутствует переправа через реку Водла.</w:t>
      </w:r>
    </w:p>
    <w:p w:rsidR="001541BD" w:rsidRDefault="001541BD" w:rsidP="00352D08">
      <w:pPr>
        <w:pStyle w:val="ListParagraph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ВЫСТУПИЛИ :</w:t>
      </w:r>
    </w:p>
    <w:p w:rsidR="001541BD" w:rsidRDefault="001541BD" w:rsidP="00CD06E5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Титков С.Ю. , присутствующий на публичных слушаний и представляющий интересы жителей п.Шальский (Новостеклянное), отрицательно высказался об использовании земельного участка :</w:t>
      </w:r>
      <w:r w:rsidRPr="00534812">
        <w:rPr>
          <w:rFonts w:ascii="Times New Roman" w:hAnsi="Times New Roman"/>
          <w:sz w:val="28"/>
          <w:szCs w:val="28"/>
        </w:rPr>
        <w:t>ЗУ1, площадь</w:t>
      </w:r>
      <w:r>
        <w:rPr>
          <w:rFonts w:ascii="Times New Roman" w:hAnsi="Times New Roman"/>
          <w:sz w:val="28"/>
          <w:szCs w:val="28"/>
        </w:rPr>
        <w:t>ю</w:t>
      </w:r>
      <w:r w:rsidRPr="0053481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1081</w:t>
      </w:r>
      <w:r w:rsidRPr="00534812">
        <w:rPr>
          <w:rFonts w:ascii="Times New Roman" w:hAnsi="Times New Roman"/>
          <w:sz w:val="28"/>
          <w:szCs w:val="28"/>
        </w:rPr>
        <w:t xml:space="preserve"> кв.м.,</w:t>
      </w:r>
      <w:r>
        <w:rPr>
          <w:rFonts w:ascii="Times New Roman" w:hAnsi="Times New Roman"/>
          <w:sz w:val="28"/>
          <w:szCs w:val="28"/>
        </w:rPr>
        <w:t xml:space="preserve"> под предпринимательство (коммерческие цели). Поскольку данная территория является территорией общего пользования и  ежегодно используется Домом культуры п.Шальский (Новостеклянное), где организована уличная сцена и территория участка для проведения массовых и развлекательных мероприятий для населения сельского поселения, необходимо определить данный участок с разрешенным видом использования : Культурное развитие. </w:t>
      </w:r>
    </w:p>
    <w:p w:rsidR="001541BD" w:rsidRDefault="001541BD" w:rsidP="008A21FB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Титков С.Ю. согласно письменному обращению жителей п.Шальский (Новостеклянное) от 28.04.2021 г. предложил изменить вид разрешенного использования земельного участка 10:15:0050105:38:ЗУ1, </w:t>
      </w:r>
      <w:r w:rsidRPr="00534812">
        <w:rPr>
          <w:rFonts w:ascii="Times New Roman" w:hAnsi="Times New Roman"/>
          <w:sz w:val="28"/>
          <w:szCs w:val="28"/>
        </w:rPr>
        <w:t>площадь</w:t>
      </w:r>
      <w:r>
        <w:rPr>
          <w:rFonts w:ascii="Times New Roman" w:hAnsi="Times New Roman"/>
          <w:sz w:val="28"/>
          <w:szCs w:val="28"/>
        </w:rPr>
        <w:t>ю</w:t>
      </w:r>
      <w:r w:rsidRPr="0053481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988</w:t>
      </w:r>
      <w:r w:rsidRPr="00534812">
        <w:rPr>
          <w:rFonts w:ascii="Times New Roman" w:hAnsi="Times New Roman"/>
          <w:sz w:val="28"/>
          <w:szCs w:val="28"/>
        </w:rPr>
        <w:t xml:space="preserve"> кв.м</w:t>
      </w:r>
      <w:r>
        <w:rPr>
          <w:rFonts w:ascii="Times New Roman" w:hAnsi="Times New Roman"/>
          <w:sz w:val="28"/>
          <w:szCs w:val="28"/>
        </w:rPr>
        <w:t>. Данный земельный участок использовать под строительство часовни (церкви) для жителей поселка, поскольку в Новостеклянном нет ни одной церкви.</w:t>
      </w:r>
    </w:p>
    <w:p w:rsidR="001541BD" w:rsidRDefault="001541BD" w:rsidP="0025343B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Амозова В.Ю. пояснила, что работы по проекту строительства пассажирского причала (причальная стенка)  рядом с проектируемыми земельными участками в настоящее время «заморожены».  </w:t>
      </w:r>
    </w:p>
    <w:p w:rsidR="001541BD" w:rsidRDefault="001541BD" w:rsidP="009A7130">
      <w:pPr>
        <w:pStyle w:val="ListParagraph"/>
        <w:ind w:left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 земельные участки по данному проекту межевания являются муниципальной собственностью района. </w:t>
      </w:r>
    </w:p>
    <w:p w:rsidR="001541BD" w:rsidRDefault="001541BD" w:rsidP="0025343B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Титков С.Ю. предложил доработать предлагаемый проект межевания территории в п.Шальский, ул.Стеклянская, квартал ПМТ 10:15:0050105/53-55/ (согласно указанным пунктам 1 и 2 настоящего протокола) с учетом пожеланий жителей п.Шальский (Новостеклянное) и собственника нежилого здания, расположенного на земельном участке :ЗУ2, Егорова Алексея Михайловича.</w:t>
      </w:r>
    </w:p>
    <w:p w:rsidR="001541BD" w:rsidRDefault="001541BD" w:rsidP="0025343B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Кравцова Н.Н. пояснила, что на публичных слушаниях могут рассматриваться несколько проектов межевания территорий.</w:t>
      </w:r>
    </w:p>
    <w:p w:rsidR="001541BD" w:rsidRDefault="001541BD" w:rsidP="0025343B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Титков С.Ю. предложил рассмотреть обращения (предложения) жителей п.Шальский (Новостеклянное), доработать проект межевания данной территории с учетом представленных замечаний и предложений, назначить и провести публичные слушания на новую дату для обсуждения нового проекта межевания. Пригласить граждан, проживающих на территории сельского поселения, собственников земельных участков и объектов капитального строительства на указанных выше территориях, а также лиц, заинтересованных в дальнейшем использовании земельных участках  :</w:t>
      </w:r>
      <w:r w:rsidRPr="00534812">
        <w:rPr>
          <w:rFonts w:ascii="Times New Roman" w:hAnsi="Times New Roman"/>
          <w:sz w:val="28"/>
          <w:szCs w:val="28"/>
        </w:rPr>
        <w:t>ЗУ1, площадь</w:t>
      </w:r>
      <w:r>
        <w:rPr>
          <w:rFonts w:ascii="Times New Roman" w:hAnsi="Times New Roman"/>
          <w:sz w:val="28"/>
          <w:szCs w:val="28"/>
        </w:rPr>
        <w:t>ю</w:t>
      </w:r>
      <w:r w:rsidRPr="0053481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1081 кв.м. и 10:15:0050105:38:ЗУ1, </w:t>
      </w:r>
      <w:r w:rsidRPr="00534812">
        <w:rPr>
          <w:rFonts w:ascii="Times New Roman" w:hAnsi="Times New Roman"/>
          <w:sz w:val="28"/>
          <w:szCs w:val="28"/>
        </w:rPr>
        <w:t>площадь</w:t>
      </w:r>
      <w:r>
        <w:rPr>
          <w:rFonts w:ascii="Times New Roman" w:hAnsi="Times New Roman"/>
          <w:sz w:val="28"/>
          <w:szCs w:val="28"/>
        </w:rPr>
        <w:t>ю</w:t>
      </w:r>
      <w:r w:rsidRPr="0053481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988</w:t>
      </w:r>
      <w:r w:rsidRPr="00534812">
        <w:rPr>
          <w:rFonts w:ascii="Times New Roman" w:hAnsi="Times New Roman"/>
          <w:sz w:val="28"/>
          <w:szCs w:val="28"/>
        </w:rPr>
        <w:t xml:space="preserve"> кв.м</w:t>
      </w:r>
      <w:r>
        <w:rPr>
          <w:rFonts w:ascii="Times New Roman" w:hAnsi="Times New Roman"/>
          <w:sz w:val="28"/>
          <w:szCs w:val="28"/>
        </w:rPr>
        <w:t>. на основании подготовки проекта межевания территории.</w:t>
      </w:r>
    </w:p>
    <w:p w:rsidR="001541BD" w:rsidRPr="00534812" w:rsidRDefault="001541BD" w:rsidP="00FB06DB">
      <w:pPr>
        <w:pStyle w:val="ListParagraph"/>
        <w:ind w:left="0"/>
        <w:jc w:val="both"/>
        <w:rPr>
          <w:rFonts w:ascii="Times New Roman" w:hAnsi="Times New Roman"/>
          <w:sz w:val="28"/>
          <w:szCs w:val="28"/>
        </w:rPr>
      </w:pPr>
    </w:p>
    <w:p w:rsidR="001541BD" w:rsidRPr="00534812" w:rsidRDefault="001541BD" w:rsidP="00E97AB8">
      <w:pPr>
        <w:pStyle w:val="ListParagraph"/>
        <w:ind w:left="0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>РЕШЕНИЕ:</w:t>
      </w:r>
    </w:p>
    <w:p w:rsidR="001541BD" w:rsidRDefault="001541BD" w:rsidP="008A21FB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Отклонить</w:t>
      </w:r>
      <w:r w:rsidRPr="00534812">
        <w:rPr>
          <w:rFonts w:ascii="Times New Roman" w:hAnsi="Times New Roman"/>
          <w:sz w:val="28"/>
          <w:szCs w:val="28"/>
        </w:rPr>
        <w:t xml:space="preserve"> предоставленный на обсуждение проект межевания  территории: Республика Карелия, Пудожский район, п.Шальский, ул.</w:t>
      </w:r>
      <w:r>
        <w:rPr>
          <w:rFonts w:ascii="Times New Roman" w:hAnsi="Times New Roman"/>
          <w:sz w:val="28"/>
          <w:szCs w:val="28"/>
        </w:rPr>
        <w:t xml:space="preserve">Стеклянская, квартал  ПМТ 10:15:0050105/53-55/ , направить его на доработку с учетом предложений и замечаний, указанных в протоколе и заключении. </w:t>
      </w:r>
    </w:p>
    <w:p w:rsidR="001541BD" w:rsidRDefault="001541BD" w:rsidP="008A21FB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Назначить проведение публичных слушаний по обсуждению доработанного проекта в Доме культуры п.Шальский (Новостеклянное)  с оповещением о  дате и времени всех заинтересованных лиц : администрацию Пудожского муниципального района, граждан, проживающих на территории сельского поселения, правообладателей земельных участков и объектов капитального строительства, расположенных на указанных территориях, организаций (представителей или руководителей), представляющих интересы в дальнейшем использовании проектируемых земельных участков. Пригласить на публичные слушания депутатов сельского поселения для подготовки заключения о результатах публичных слушаний. </w:t>
      </w:r>
    </w:p>
    <w:p w:rsidR="001541BD" w:rsidRPr="00534812" w:rsidRDefault="001541BD" w:rsidP="002E5A6A">
      <w:pPr>
        <w:jc w:val="both"/>
        <w:rPr>
          <w:rFonts w:ascii="Times New Roman" w:hAnsi="Times New Roman"/>
          <w:sz w:val="28"/>
          <w:szCs w:val="28"/>
        </w:rPr>
      </w:pPr>
    </w:p>
    <w:p w:rsidR="001541BD" w:rsidRPr="00534812" w:rsidRDefault="001541BD" w:rsidP="00AC2E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>Председатель собрания:                                          Кравцова Н.Н.</w:t>
      </w:r>
    </w:p>
    <w:p w:rsidR="001541BD" w:rsidRPr="00534812" w:rsidRDefault="001541BD" w:rsidP="00AC2E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>Секретарь собрания:                                                Гуща Е.В.</w:t>
      </w:r>
    </w:p>
    <w:p w:rsidR="001541BD" w:rsidRPr="00534812" w:rsidRDefault="001541BD">
      <w:pPr>
        <w:rPr>
          <w:rFonts w:ascii="Times New Roman" w:hAnsi="Times New Roman"/>
          <w:sz w:val="28"/>
          <w:szCs w:val="28"/>
        </w:rPr>
      </w:pPr>
    </w:p>
    <w:sectPr w:rsidR="001541BD" w:rsidRPr="00534812" w:rsidSect="00CC428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F624D"/>
    <w:multiLevelType w:val="hybridMultilevel"/>
    <w:tmpl w:val="8C725592"/>
    <w:lvl w:ilvl="0" w:tplc="DD64DD6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C721419"/>
    <w:multiLevelType w:val="hybridMultilevel"/>
    <w:tmpl w:val="F3602B0A"/>
    <w:lvl w:ilvl="0" w:tplc="12A0E69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4BFA09DC"/>
    <w:multiLevelType w:val="hybridMultilevel"/>
    <w:tmpl w:val="9FC26988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1060EDD"/>
    <w:multiLevelType w:val="hybridMultilevel"/>
    <w:tmpl w:val="39BA21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226392E"/>
    <w:multiLevelType w:val="hybridMultilevel"/>
    <w:tmpl w:val="5D1EB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2F237A6"/>
    <w:multiLevelType w:val="hybridMultilevel"/>
    <w:tmpl w:val="01741C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6A1D37C3"/>
    <w:multiLevelType w:val="hybridMultilevel"/>
    <w:tmpl w:val="C8E4805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737C1A78"/>
    <w:multiLevelType w:val="hybridMultilevel"/>
    <w:tmpl w:val="921CD770"/>
    <w:lvl w:ilvl="0" w:tplc="11403390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7D72424D"/>
    <w:multiLevelType w:val="hybridMultilevel"/>
    <w:tmpl w:val="D2B86D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7"/>
  </w:num>
  <w:num w:numId="7">
    <w:abstractNumId w:val="8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5A6A"/>
    <w:rsid w:val="00027A75"/>
    <w:rsid w:val="0008024E"/>
    <w:rsid w:val="000865D1"/>
    <w:rsid w:val="000C5E61"/>
    <w:rsid w:val="000D5985"/>
    <w:rsid w:val="000E2338"/>
    <w:rsid w:val="00123C89"/>
    <w:rsid w:val="001541BD"/>
    <w:rsid w:val="001569EC"/>
    <w:rsid w:val="0019475C"/>
    <w:rsid w:val="00197304"/>
    <w:rsid w:val="001D7661"/>
    <w:rsid w:val="0025343B"/>
    <w:rsid w:val="0025473B"/>
    <w:rsid w:val="002B1462"/>
    <w:rsid w:val="002D0C05"/>
    <w:rsid w:val="002E5A6A"/>
    <w:rsid w:val="00303DBA"/>
    <w:rsid w:val="00304A26"/>
    <w:rsid w:val="00321F06"/>
    <w:rsid w:val="003338DE"/>
    <w:rsid w:val="00346B2E"/>
    <w:rsid w:val="00352D08"/>
    <w:rsid w:val="00374DC3"/>
    <w:rsid w:val="003A64EB"/>
    <w:rsid w:val="003C1BBE"/>
    <w:rsid w:val="003E056C"/>
    <w:rsid w:val="00435807"/>
    <w:rsid w:val="00435AB7"/>
    <w:rsid w:val="004B11BF"/>
    <w:rsid w:val="004E345B"/>
    <w:rsid w:val="004E50E8"/>
    <w:rsid w:val="004F4BB1"/>
    <w:rsid w:val="0050025F"/>
    <w:rsid w:val="005216F3"/>
    <w:rsid w:val="005263A4"/>
    <w:rsid w:val="005341A5"/>
    <w:rsid w:val="00534812"/>
    <w:rsid w:val="00546049"/>
    <w:rsid w:val="0055420F"/>
    <w:rsid w:val="00577324"/>
    <w:rsid w:val="005B1CE9"/>
    <w:rsid w:val="005E5682"/>
    <w:rsid w:val="005E5A28"/>
    <w:rsid w:val="00622140"/>
    <w:rsid w:val="006537C0"/>
    <w:rsid w:val="0066320B"/>
    <w:rsid w:val="00667CD8"/>
    <w:rsid w:val="0067399F"/>
    <w:rsid w:val="006872FD"/>
    <w:rsid w:val="006D7D7D"/>
    <w:rsid w:val="00734C40"/>
    <w:rsid w:val="007716CF"/>
    <w:rsid w:val="007960B6"/>
    <w:rsid w:val="007A0461"/>
    <w:rsid w:val="007F4A62"/>
    <w:rsid w:val="00823AE4"/>
    <w:rsid w:val="0083503F"/>
    <w:rsid w:val="0087222A"/>
    <w:rsid w:val="00876F60"/>
    <w:rsid w:val="00881BB5"/>
    <w:rsid w:val="008950AB"/>
    <w:rsid w:val="008A21FB"/>
    <w:rsid w:val="00913E91"/>
    <w:rsid w:val="0094597A"/>
    <w:rsid w:val="00997604"/>
    <w:rsid w:val="009A7130"/>
    <w:rsid w:val="009E0EC5"/>
    <w:rsid w:val="00A15E6C"/>
    <w:rsid w:val="00A41E62"/>
    <w:rsid w:val="00A42D8E"/>
    <w:rsid w:val="00A8673F"/>
    <w:rsid w:val="00AC2EF9"/>
    <w:rsid w:val="00AE60AC"/>
    <w:rsid w:val="00B313BE"/>
    <w:rsid w:val="00B3797E"/>
    <w:rsid w:val="00B67B43"/>
    <w:rsid w:val="00BC4D67"/>
    <w:rsid w:val="00BE6885"/>
    <w:rsid w:val="00C463BF"/>
    <w:rsid w:val="00C63C1E"/>
    <w:rsid w:val="00C75C0C"/>
    <w:rsid w:val="00CC428F"/>
    <w:rsid w:val="00CD06E5"/>
    <w:rsid w:val="00D12006"/>
    <w:rsid w:val="00D27FF2"/>
    <w:rsid w:val="00D3067C"/>
    <w:rsid w:val="00D44131"/>
    <w:rsid w:val="00D911DC"/>
    <w:rsid w:val="00DA66E8"/>
    <w:rsid w:val="00DC0245"/>
    <w:rsid w:val="00DD7846"/>
    <w:rsid w:val="00E5080E"/>
    <w:rsid w:val="00E5751F"/>
    <w:rsid w:val="00E92683"/>
    <w:rsid w:val="00E97AB8"/>
    <w:rsid w:val="00EA21BB"/>
    <w:rsid w:val="00EC6AAA"/>
    <w:rsid w:val="00EC7656"/>
    <w:rsid w:val="00EF746D"/>
    <w:rsid w:val="00F16E25"/>
    <w:rsid w:val="00F366DD"/>
    <w:rsid w:val="00FB06DB"/>
    <w:rsid w:val="00FE1A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5985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2E5A6A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E5A6A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CC428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76F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76F60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D27FF2"/>
    <w:pPr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A41E62"/>
    <w:rPr>
      <w:rFonts w:cs="Times New Roman"/>
    </w:rPr>
  </w:style>
  <w:style w:type="paragraph" w:styleId="Title">
    <w:name w:val="Title"/>
    <w:basedOn w:val="Normal"/>
    <w:link w:val="TitleChar"/>
    <w:uiPriority w:val="99"/>
    <w:qFormat/>
    <w:locked/>
    <w:rsid w:val="00D27FF2"/>
    <w:pPr>
      <w:spacing w:before="120" w:after="0" w:line="240" w:lineRule="auto"/>
      <w:jc w:val="center"/>
    </w:pPr>
    <w:rPr>
      <w:rFonts w:ascii="Times New Roman" w:hAnsi="Times New Roman"/>
      <w:b/>
      <w:sz w:val="26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A41E62"/>
    <w:rPr>
      <w:rFonts w:ascii="Cambria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8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664</TotalTime>
  <Pages>4</Pages>
  <Words>1209</Words>
  <Characters>6894</Characters>
  <Application>Microsoft Office Outlook</Application>
  <DocSecurity>0</DocSecurity>
  <Lines>0</Lines>
  <Paragraphs>0</Paragraphs>
  <ScaleCrop>false</ScaleCrop>
  <Company>OPFR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L0469</dc:creator>
  <cp:keywords/>
  <dc:description/>
  <cp:lastModifiedBy>Елена</cp:lastModifiedBy>
  <cp:revision>18</cp:revision>
  <cp:lastPrinted>2021-05-11T08:02:00Z</cp:lastPrinted>
  <dcterms:created xsi:type="dcterms:W3CDTF">2016-06-10T09:18:00Z</dcterms:created>
  <dcterms:modified xsi:type="dcterms:W3CDTF">2021-05-11T08:03:00Z</dcterms:modified>
</cp:coreProperties>
</file>